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9EAF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w:t>
      </w:r>
      <w:r w:rsidR="00CD61B0">
        <w:rPr>
          <w:b/>
          <w:noProof/>
          <w:sz w:val="24"/>
        </w:rPr>
        <w:t>15</w:t>
      </w:r>
      <w:r w:rsidR="00B04003">
        <w:rPr>
          <w:b/>
          <w:noProof/>
          <w:sz w:val="24"/>
        </w:rPr>
        <w:t>6</w:t>
      </w:r>
      <w:r w:rsidR="00507502">
        <w:rPr>
          <w:b/>
          <w:noProof/>
          <w:sz w:val="24"/>
        </w:rPr>
        <w:t>-e</w:t>
      </w:r>
      <w:r w:rsidR="00B04003">
        <w:rPr>
          <w:b/>
          <w:noProof/>
          <w:sz w:val="24"/>
        </w:rPr>
        <w:t xml:space="preserve"> M</w:t>
      </w:r>
      <w:r w:rsidR="00507502">
        <w:rPr>
          <w:b/>
          <w:noProof/>
          <w:sz w:val="24"/>
        </w:rPr>
        <w:t>eeting</w:t>
      </w:r>
      <w:r>
        <w:rPr>
          <w:b/>
          <w:i/>
          <w:noProof/>
          <w:sz w:val="28"/>
        </w:rPr>
        <w:tab/>
      </w:r>
      <w:r w:rsidR="000D072E">
        <w:rPr>
          <w:b/>
          <w:i/>
          <w:noProof/>
          <w:sz w:val="28"/>
        </w:rPr>
        <w:t>S2-</w:t>
      </w:r>
      <w:r w:rsidR="002C1C3B" w:rsidRPr="002C1C3B">
        <w:rPr>
          <w:b/>
          <w:i/>
          <w:noProof/>
          <w:sz w:val="28"/>
        </w:rPr>
        <w:t>2304828</w:t>
      </w:r>
    </w:p>
    <w:p w14:paraId="7CB45193" w14:textId="0C0C3DB0" w:rsidR="001E41F3" w:rsidRDefault="002C1C3B"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507502">
        <w:rPr>
          <w:b/>
          <w:noProof/>
          <w:sz w:val="24"/>
        </w:rPr>
        <w:t>Online</w:t>
      </w:r>
      <w:r w:rsidR="001E41F3">
        <w:rPr>
          <w:b/>
          <w:noProof/>
          <w:sz w:val="24"/>
        </w:rPr>
        <w:t xml:space="preserve">, </w:t>
      </w:r>
      <w:r w:rsidR="00B04003">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B04003">
        <w:rPr>
          <w:rFonts w:eastAsia="Arial Unicode MS" w:cs="Arial"/>
          <w:b/>
          <w:bCs/>
          <w:sz w:val="24"/>
        </w:rPr>
        <w:t>7</w:t>
      </w:r>
      <w:r w:rsidR="00CD61B0" w:rsidRPr="00843760">
        <w:rPr>
          <w:rFonts w:eastAsia="Arial Unicode MS" w:cs="Arial"/>
          <w:b/>
          <w:bCs/>
          <w:sz w:val="24"/>
        </w:rPr>
        <w:t xml:space="preserve"> – </w:t>
      </w:r>
      <w:r w:rsidR="00507502">
        <w:rPr>
          <w:rFonts w:eastAsia="Arial Unicode MS" w:cs="Arial"/>
          <w:b/>
          <w:bCs/>
          <w:sz w:val="24"/>
        </w:rPr>
        <w:t>2</w:t>
      </w:r>
      <w:r w:rsidR="00B04003">
        <w:rPr>
          <w:rFonts w:eastAsia="Arial Unicode MS" w:cs="Arial"/>
          <w:b/>
          <w:bCs/>
          <w:sz w:val="24"/>
        </w:rPr>
        <w:t>1</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5D0510">
        <w:rPr>
          <w:rFonts w:cs="Arial"/>
          <w:b/>
          <w:bCs/>
          <w:color w:val="0000FF"/>
        </w:rPr>
        <w:t>0</w:t>
      </w:r>
      <w:r w:rsidR="00B04003">
        <w:rPr>
          <w:rFonts w:cs="Arial"/>
          <w:b/>
          <w:bCs/>
          <w:color w:val="0000FF"/>
        </w:rPr>
        <w:t>000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82C52" w:rsidR="001E41F3" w:rsidRPr="00FF4028" w:rsidRDefault="002C1C3B" w:rsidP="00275FE4">
            <w:pPr>
              <w:pStyle w:val="CRCoverPage"/>
              <w:spacing w:after="0"/>
              <w:rPr>
                <w:noProof/>
                <w:lang w:eastAsia="zh-CN"/>
              </w:rPr>
            </w:pPr>
            <w:r>
              <w:rPr>
                <w:b/>
                <w:noProof/>
                <w:sz w:val="28"/>
              </w:rPr>
              <w:t xml:space="preserve">   </w:t>
            </w:r>
            <w:r w:rsidRPr="002C1C3B">
              <w:rPr>
                <w:b/>
                <w:noProof/>
                <w:sz w:val="28"/>
              </w:rPr>
              <w:t>4073</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05E29473" w:rsidR="001E41F3" w:rsidRPr="00FF4028" w:rsidRDefault="002C1C3B" w:rsidP="00E13F3D">
            <w:pPr>
              <w:pStyle w:val="CRCoverPage"/>
              <w:spacing w:after="0"/>
              <w:jc w:val="center"/>
              <w:rPr>
                <w:b/>
                <w:noProof/>
              </w:rPr>
            </w:pPr>
            <w:r w:rsidRPr="0050674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D9371" w:rsidR="001E41F3" w:rsidRPr="00410371" w:rsidRDefault="00507502" w:rsidP="00AF69DD">
            <w:pPr>
              <w:pStyle w:val="CRCoverPage"/>
              <w:spacing w:after="0"/>
              <w:jc w:val="center"/>
              <w:rPr>
                <w:noProof/>
                <w:sz w:val="28"/>
              </w:rPr>
            </w:pPr>
            <w:r>
              <w:rPr>
                <w:b/>
                <w:noProof/>
                <w:sz w:val="28"/>
              </w:rPr>
              <w:t>18.</w:t>
            </w:r>
            <w:r w:rsidR="00B04003">
              <w:rPr>
                <w:b/>
                <w:noProof/>
                <w:sz w:val="28"/>
              </w:rPr>
              <w:t>1</w:t>
            </w:r>
            <w:r>
              <w:rPr>
                <w:b/>
                <w:noProof/>
                <w:sz w:val="28"/>
              </w:rPr>
              <w:t>.</w:t>
            </w:r>
            <w:r w:rsidR="002C1C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158BC" w:rsidR="001E41F3" w:rsidRDefault="00975917" w:rsidP="00507502">
            <w:pPr>
              <w:pStyle w:val="CRCoverPage"/>
              <w:spacing w:after="0"/>
              <w:ind w:left="100"/>
              <w:rPr>
                <w:noProof/>
              </w:rPr>
            </w:pPr>
            <w:r>
              <w:t>Add</w:t>
            </w:r>
            <w:r w:rsidR="00AF69DD">
              <w:t xml:space="preserve"> </w:t>
            </w:r>
            <w:r w:rsidR="00B04003">
              <w:t>satellite backhaul</w:t>
            </w:r>
            <w:r>
              <w:t xml:space="preserve"> category ID into PDU session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A6E6B" w:rsidR="001E41F3" w:rsidRDefault="00B04003" w:rsidP="009309DA">
            <w:pPr>
              <w:pStyle w:val="CRCoverPage"/>
              <w:spacing w:after="0"/>
              <w:ind w:left="100"/>
              <w:rPr>
                <w:noProof/>
              </w:rPr>
            </w:pPr>
            <w:r>
              <w:rPr>
                <w:noProof/>
              </w:rPr>
              <w:t>CM</w:t>
            </w:r>
            <w:r w:rsidR="0064046B">
              <w:rPr>
                <w:noProof/>
              </w:rPr>
              <w:t>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B56C9" w:rsidR="001E41F3" w:rsidRDefault="00EF6A2F" w:rsidP="00507502">
            <w:pPr>
              <w:pStyle w:val="CRCoverPage"/>
              <w:spacing w:after="0"/>
              <w:ind w:left="100"/>
              <w:rPr>
                <w:noProof/>
              </w:rPr>
            </w:pPr>
            <w:r>
              <w:rPr>
                <w:noProof/>
              </w:rPr>
              <w:t>202</w:t>
            </w:r>
            <w:r w:rsidR="00507502">
              <w:rPr>
                <w:noProof/>
              </w:rPr>
              <w:t>3-</w:t>
            </w:r>
            <w:r w:rsidR="004645D5">
              <w:rPr>
                <w:noProof/>
              </w:rPr>
              <w:t>0</w:t>
            </w:r>
            <w:r w:rsidR="00B04003">
              <w:rPr>
                <w:noProof/>
              </w:rPr>
              <w:t>4</w:t>
            </w:r>
            <w:r>
              <w:rPr>
                <w:noProof/>
              </w:rPr>
              <w:t>-0</w:t>
            </w:r>
            <w:r w:rsidR="00B0400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2B9E5" w14:textId="7238457C" w:rsidR="0000569A" w:rsidRDefault="00295B82" w:rsidP="00B04003">
            <w:pPr>
              <w:pStyle w:val="CRCoverPage"/>
              <w:spacing w:afterLines="50"/>
              <w:rPr>
                <w:noProof/>
                <w:lang w:eastAsia="zh-CN"/>
              </w:rPr>
            </w:pPr>
            <w:proofErr w:type="spellStart"/>
            <w:r w:rsidRPr="00140E21">
              <w:rPr>
                <w:lang w:eastAsia="zh-CN"/>
              </w:rPr>
              <w:t>Nsmf_PDUSession_</w:t>
            </w:r>
            <w:r>
              <w:rPr>
                <w:lang w:eastAsia="zh-CN"/>
              </w:rPr>
              <w:t>Update</w:t>
            </w:r>
            <w:proofErr w:type="spellEnd"/>
            <w:r>
              <w:rPr>
                <w:noProof/>
                <w:lang w:eastAsia="zh-CN"/>
              </w:rPr>
              <w:t xml:space="preserve"> service operation </w:t>
            </w:r>
            <w:r w:rsidR="002C1C3B">
              <w:rPr>
                <w:noProof/>
                <w:lang w:eastAsia="zh-CN"/>
              </w:rPr>
              <w:t>has to be</w:t>
            </w:r>
            <w:r>
              <w:rPr>
                <w:noProof/>
                <w:lang w:eastAsia="zh-CN"/>
              </w:rPr>
              <w:t xml:space="preserve"> updated </w:t>
            </w:r>
            <w:r w:rsidR="002C1C3B">
              <w:rPr>
                <w:noProof/>
                <w:lang w:eastAsia="zh-CN"/>
              </w:rPr>
              <w:t xml:space="preserve">by adding </w:t>
            </w:r>
            <w:r w:rsidR="00B04003">
              <w:rPr>
                <w:noProof/>
                <w:lang w:eastAsia="zh-CN"/>
              </w:rPr>
              <w:t>satellite backhaul category ID</w:t>
            </w:r>
            <w:r w:rsidR="005314D8">
              <w:rPr>
                <w:noProof/>
                <w:lang w:eastAsia="zh-CN"/>
              </w:rPr>
              <w:t xml:space="preserve"> in order to support </w:t>
            </w:r>
            <w:r w:rsidR="00B04003">
              <w:rPr>
                <w:noProof/>
                <w:lang w:eastAsia="zh-CN"/>
              </w:rPr>
              <w:t>dynamic satellite backhaul</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34DA1D" w:rsidR="001E41F3" w:rsidRPr="00014DA9" w:rsidRDefault="005314D8" w:rsidP="00B04003">
            <w:pPr>
              <w:pStyle w:val="CRCoverPage"/>
              <w:spacing w:afterLines="50"/>
              <w:rPr>
                <w:noProof/>
              </w:rPr>
            </w:pPr>
            <w:r>
              <w:rPr>
                <w:lang w:eastAsia="zh-CN"/>
              </w:rPr>
              <w:t xml:space="preserve">Add </w:t>
            </w:r>
            <w:r w:rsidR="00B04003">
              <w:rPr>
                <w:noProof/>
                <w:lang w:eastAsia="zh-CN"/>
              </w:rPr>
              <w:t>satellite backhaul category</w:t>
            </w:r>
            <w:r>
              <w:rPr>
                <w:noProof/>
                <w:lang w:eastAsia="zh-CN"/>
              </w:rPr>
              <w:t xml:space="preserve"> ID</w:t>
            </w:r>
            <w:r w:rsidRPr="00140E21">
              <w:rPr>
                <w:lang w:eastAsia="zh-CN"/>
              </w:rPr>
              <w:t xml:space="preserve"> </w:t>
            </w:r>
            <w:r>
              <w:rPr>
                <w:lang w:eastAsia="zh-CN"/>
              </w:rPr>
              <w:t xml:space="preserve">to </w:t>
            </w:r>
            <w:proofErr w:type="spellStart"/>
            <w:r w:rsidRPr="00140E21">
              <w:rPr>
                <w:lang w:eastAsia="zh-CN"/>
              </w:rPr>
              <w:t>Nsmf_PDUSession_</w:t>
            </w:r>
            <w:r>
              <w:rPr>
                <w:lang w:eastAsia="zh-CN"/>
              </w:rPr>
              <w:t>Update</w:t>
            </w:r>
            <w:proofErr w:type="spellEnd"/>
            <w:r>
              <w:rPr>
                <w:lang w:eastAsia="zh-CN"/>
              </w:rPr>
              <w:t xml:space="preserve"> </w:t>
            </w:r>
            <w:r>
              <w:rPr>
                <w:noProof/>
                <w:lang w:eastAsia="zh-CN"/>
              </w:rPr>
              <w:t>service operation</w:t>
            </w:r>
            <w:r w:rsidR="00014DA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8F4DC" w:rsidR="001E41F3" w:rsidRDefault="00014DA9" w:rsidP="00B04003">
            <w:pPr>
              <w:pStyle w:val="CRCoverPage"/>
              <w:spacing w:after="0"/>
              <w:rPr>
                <w:noProof/>
                <w:lang w:eastAsia="zh-CN"/>
              </w:rPr>
            </w:pPr>
            <w:r>
              <w:t xml:space="preserve">The </w:t>
            </w:r>
            <w:r w:rsidR="00B04003">
              <w:t>dynamic satellite backhaul</w:t>
            </w:r>
            <w:r>
              <w:t xml:space="preserve"> is not supported</w:t>
            </w:r>
            <w:r w:rsidR="005314D8">
              <w:t xml:space="preserve"> well in related 23.502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C2A2C" w:rsidR="001E41F3" w:rsidRDefault="005B450C" w:rsidP="005B450C">
            <w:pPr>
              <w:pStyle w:val="CRCoverPage"/>
              <w:spacing w:after="0"/>
              <w:ind w:left="100"/>
              <w:rPr>
                <w:noProof/>
              </w:rPr>
            </w:pPr>
            <w:r>
              <w:rPr>
                <w:noProof/>
              </w:rPr>
              <w:t>5.2.8.</w:t>
            </w:r>
            <w:r w:rsidR="005349A0">
              <w:rPr>
                <w:noProof/>
              </w:rPr>
              <w:t>2</w:t>
            </w:r>
            <w:r>
              <w:rPr>
                <w:noProof/>
              </w:rPr>
              <w:t>.</w:t>
            </w:r>
            <w:r w:rsidR="004204A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A5899A8" w14:textId="77777777" w:rsidR="00B04003" w:rsidRPr="00140E21" w:rsidRDefault="00B04003" w:rsidP="00B04003">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340BCBFA" w14:textId="77777777" w:rsidR="00B04003" w:rsidRPr="00140E21" w:rsidRDefault="00B04003" w:rsidP="00B04003">
      <w:r w:rsidRPr="00140E21">
        <w:rPr>
          <w:b/>
        </w:rPr>
        <w:t>Service operation name:</w:t>
      </w:r>
      <w:r w:rsidRPr="00140E21">
        <w:t xml:space="preserve"> </w:t>
      </w:r>
      <w:proofErr w:type="spellStart"/>
      <w:r w:rsidRPr="00140E21">
        <w:t>Nsmf_PDUSession_Update</w:t>
      </w:r>
      <w:proofErr w:type="spellEnd"/>
      <w:r w:rsidRPr="00140E21">
        <w:t>.</w:t>
      </w:r>
    </w:p>
    <w:p w14:paraId="439CF8BB" w14:textId="77777777" w:rsidR="00B04003" w:rsidRPr="00140E21" w:rsidRDefault="00B04003" w:rsidP="00B04003">
      <w:pPr>
        <w:rPr>
          <w:lang w:eastAsia="zh-CN"/>
        </w:rPr>
      </w:pPr>
      <w:r w:rsidRPr="00140E21">
        <w:rPr>
          <w:b/>
        </w:rPr>
        <w:t xml:space="preserve">Description: </w:t>
      </w:r>
      <w:r w:rsidRPr="00140E21">
        <w:rPr>
          <w:lang w:eastAsia="zh-CN"/>
        </w:rPr>
        <w:t>Update the established PDU Session.</w:t>
      </w:r>
    </w:p>
    <w:p w14:paraId="77FEFFA3" w14:textId="77777777" w:rsidR="00B04003" w:rsidRPr="00140E21" w:rsidRDefault="00B04003" w:rsidP="00B0400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CA20B07" w14:textId="77777777" w:rsidR="00B04003" w:rsidRDefault="00B04003" w:rsidP="00B0400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F8DB3EE" w14:textId="77777777" w:rsidR="00B04003" w:rsidRPr="00140E21" w:rsidRDefault="00B04003" w:rsidP="00B0400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3A3C87A1" w14:textId="77777777" w:rsidR="00B04003" w:rsidRDefault="00B04003" w:rsidP="00B0400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F2C00FB" w14:textId="77777777" w:rsidR="00B04003" w:rsidRPr="00140E21" w:rsidRDefault="00B04003" w:rsidP="00B0400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62E80B1" w14:textId="77777777" w:rsidR="00B04003" w:rsidRPr="00140E21" w:rsidRDefault="00B04003" w:rsidP="00B04003">
      <w:r w:rsidRPr="00140E21">
        <w:rPr>
          <w:b/>
        </w:rPr>
        <w:t>Input, Required:</w:t>
      </w:r>
      <w:r w:rsidRPr="00140E21">
        <w:t xml:space="preserve"> </w:t>
      </w:r>
      <w:r w:rsidRPr="00140E21">
        <w:rPr>
          <w:lang w:eastAsia="zh-CN"/>
        </w:rPr>
        <w:t>SM Context ID</w:t>
      </w:r>
      <w:r w:rsidRPr="00140E21">
        <w:t>.</w:t>
      </w:r>
    </w:p>
    <w:p w14:paraId="110BC22C" w14:textId="1EDCC11F" w:rsidR="00B04003" w:rsidRPr="00140E21" w:rsidRDefault="00B04003" w:rsidP="00B0400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ins w:id="2" w:author="CMDI01" w:date="2023-04-05T12:40:00Z">
        <w:r w:rsidR="00712DB9">
          <w:t xml:space="preserve">Satellite backhaul category, </w:t>
        </w:r>
      </w:ins>
      <w:r>
        <w:t>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0B24CA7C" w14:textId="77777777" w:rsidR="00B04003" w:rsidRPr="00140E21" w:rsidRDefault="00B04003" w:rsidP="00B04003">
      <w:pPr>
        <w:rPr>
          <w:lang w:eastAsia="zh-CN"/>
        </w:rPr>
      </w:pPr>
      <w:r w:rsidRPr="00140E21">
        <w:rPr>
          <w:b/>
        </w:rPr>
        <w:lastRenderedPageBreak/>
        <w:t xml:space="preserve">Output, Required: </w:t>
      </w:r>
      <w:r w:rsidRPr="00140E21">
        <w:t>Result indication, &lt;ARP, Cause&gt; pair</w:t>
      </w:r>
      <w:r w:rsidRPr="00140E21">
        <w:rPr>
          <w:i/>
        </w:rPr>
        <w:t>.</w:t>
      </w:r>
    </w:p>
    <w:p w14:paraId="1D78A8E0" w14:textId="77777777" w:rsidR="00B04003" w:rsidRPr="00140E21" w:rsidRDefault="00B04003" w:rsidP="00B0400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38F36B33" w14:textId="77777777" w:rsidR="00B04003" w:rsidRPr="00140E21" w:rsidRDefault="00B04003" w:rsidP="00B04003">
      <w:r w:rsidRPr="00140E21">
        <w:t>The H-SMF SM Context ID in the Input provides addressing information allocated by the H-SMF (to be used for service operations towards the H-SMF for this PDU Session).</w:t>
      </w:r>
    </w:p>
    <w:p w14:paraId="6D64447D" w14:textId="77777777" w:rsidR="00B04003" w:rsidRDefault="00B04003" w:rsidP="00B04003">
      <w:r>
        <w:t>The SMF SM Context ID in the Input provides addressing information allocated by the SMF (to be used for service operations towards the SMF for this PDU Session).</w:t>
      </w:r>
    </w:p>
    <w:p w14:paraId="3AA45BC2" w14:textId="77777777" w:rsidR="00B04003" w:rsidRPr="001D471F" w:rsidRDefault="00B04003" w:rsidP="00B04003">
      <w:r w:rsidRPr="00B33908">
        <w:t>See clause 4.3.3.3 for an example usage of this service operation.</w:t>
      </w:r>
    </w:p>
    <w:p w14:paraId="4E60EE21" w14:textId="77777777" w:rsidR="00B04003" w:rsidRPr="001D471F" w:rsidRDefault="00B04003" w:rsidP="00B04003">
      <w:r w:rsidRPr="001D471F">
        <w:t>See clauses 4.22.6.3</w:t>
      </w:r>
      <w:r>
        <w:t>, 4.22.7, 4.22.8.3 and 4.22.10.3</w:t>
      </w:r>
      <w:r w:rsidRPr="001D471F">
        <w:t xml:space="preserve"> for detailed usage of this service operation for ATSSS.</w:t>
      </w:r>
    </w:p>
    <w:p w14:paraId="779C3ADB" w14:textId="77777777" w:rsidR="00B04003" w:rsidRPr="001D471F" w:rsidRDefault="00B04003" w:rsidP="00B04003">
      <w:r>
        <w:t>See clause 6.7.3 in TS 23.548 [74] for detailed usage of this service for EAS re-discovery.</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8373D" w14:textId="77777777" w:rsidR="00BA68BC" w:rsidRDefault="00BA68BC">
      <w:r>
        <w:separator/>
      </w:r>
    </w:p>
  </w:endnote>
  <w:endnote w:type="continuationSeparator" w:id="0">
    <w:p w14:paraId="739CC933" w14:textId="77777777" w:rsidR="00BA68BC" w:rsidRDefault="00BA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7A469" w14:textId="77777777" w:rsidR="00BA68BC" w:rsidRDefault="00BA68BC">
      <w:r>
        <w:separator/>
      </w:r>
    </w:p>
  </w:footnote>
  <w:footnote w:type="continuationSeparator" w:id="0">
    <w:p w14:paraId="182D5E3B" w14:textId="77777777" w:rsidR="00BA68BC" w:rsidRDefault="00BA6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14D8" w:rsidRDefault="0053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14D8" w:rsidRDefault="005314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14D8" w:rsidRDefault="00531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29802062">
    <w:abstractNumId w:val="2"/>
  </w:num>
  <w:num w:numId="2" w16cid:durableId="505218874">
    <w:abstractNumId w:val="1"/>
  </w:num>
  <w:num w:numId="3" w16cid:durableId="1433083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DI01">
    <w15:presenceInfo w15:providerId="None" w15:userId="CMD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90834"/>
    <w:rsid w:val="00192C46"/>
    <w:rsid w:val="00195A2B"/>
    <w:rsid w:val="001A08B3"/>
    <w:rsid w:val="001A7A94"/>
    <w:rsid w:val="001A7B60"/>
    <w:rsid w:val="001B52F0"/>
    <w:rsid w:val="001B7A65"/>
    <w:rsid w:val="001C6651"/>
    <w:rsid w:val="001E41F3"/>
    <w:rsid w:val="00203F30"/>
    <w:rsid w:val="00205C0A"/>
    <w:rsid w:val="002514EA"/>
    <w:rsid w:val="0026004D"/>
    <w:rsid w:val="002640DD"/>
    <w:rsid w:val="00275D12"/>
    <w:rsid w:val="00275FE4"/>
    <w:rsid w:val="00284FEB"/>
    <w:rsid w:val="002860C4"/>
    <w:rsid w:val="00295B82"/>
    <w:rsid w:val="00297977"/>
    <w:rsid w:val="002A5117"/>
    <w:rsid w:val="002B5741"/>
    <w:rsid w:val="002C1C3B"/>
    <w:rsid w:val="002E472E"/>
    <w:rsid w:val="00305409"/>
    <w:rsid w:val="003609EF"/>
    <w:rsid w:val="003622D1"/>
    <w:rsid w:val="0036231A"/>
    <w:rsid w:val="00374DD4"/>
    <w:rsid w:val="003E1A36"/>
    <w:rsid w:val="003F4BA9"/>
    <w:rsid w:val="00410371"/>
    <w:rsid w:val="00412AF9"/>
    <w:rsid w:val="004204AF"/>
    <w:rsid w:val="004242F1"/>
    <w:rsid w:val="00437F30"/>
    <w:rsid w:val="004645D5"/>
    <w:rsid w:val="0047008E"/>
    <w:rsid w:val="00481494"/>
    <w:rsid w:val="00486C3F"/>
    <w:rsid w:val="004B75B7"/>
    <w:rsid w:val="00503694"/>
    <w:rsid w:val="00507502"/>
    <w:rsid w:val="005141D9"/>
    <w:rsid w:val="0051580D"/>
    <w:rsid w:val="005227A2"/>
    <w:rsid w:val="005314D8"/>
    <w:rsid w:val="005349A0"/>
    <w:rsid w:val="00547111"/>
    <w:rsid w:val="005677DE"/>
    <w:rsid w:val="005736F0"/>
    <w:rsid w:val="00592D74"/>
    <w:rsid w:val="005A19E0"/>
    <w:rsid w:val="005B450C"/>
    <w:rsid w:val="005D0510"/>
    <w:rsid w:val="005E2C44"/>
    <w:rsid w:val="005E32FC"/>
    <w:rsid w:val="00613F01"/>
    <w:rsid w:val="00621188"/>
    <w:rsid w:val="006257ED"/>
    <w:rsid w:val="006365C3"/>
    <w:rsid w:val="0064046B"/>
    <w:rsid w:val="00653DE4"/>
    <w:rsid w:val="00665C47"/>
    <w:rsid w:val="0067108C"/>
    <w:rsid w:val="00686F7F"/>
    <w:rsid w:val="00695808"/>
    <w:rsid w:val="006B17F8"/>
    <w:rsid w:val="006B46FB"/>
    <w:rsid w:val="006C2DD8"/>
    <w:rsid w:val="006E21FB"/>
    <w:rsid w:val="006E3B04"/>
    <w:rsid w:val="00712DB9"/>
    <w:rsid w:val="00714655"/>
    <w:rsid w:val="007372AA"/>
    <w:rsid w:val="00752945"/>
    <w:rsid w:val="007678BB"/>
    <w:rsid w:val="00775F92"/>
    <w:rsid w:val="00785D8F"/>
    <w:rsid w:val="00792342"/>
    <w:rsid w:val="007977A8"/>
    <w:rsid w:val="007A1ECD"/>
    <w:rsid w:val="007B512A"/>
    <w:rsid w:val="007C2097"/>
    <w:rsid w:val="007D635A"/>
    <w:rsid w:val="007D6A07"/>
    <w:rsid w:val="007F7259"/>
    <w:rsid w:val="008040A8"/>
    <w:rsid w:val="008279FA"/>
    <w:rsid w:val="0085350F"/>
    <w:rsid w:val="008626E7"/>
    <w:rsid w:val="00866100"/>
    <w:rsid w:val="00867441"/>
    <w:rsid w:val="00870EE7"/>
    <w:rsid w:val="008863B9"/>
    <w:rsid w:val="00894591"/>
    <w:rsid w:val="008A1D67"/>
    <w:rsid w:val="008A45A6"/>
    <w:rsid w:val="008D3CCC"/>
    <w:rsid w:val="008D7707"/>
    <w:rsid w:val="008F021B"/>
    <w:rsid w:val="008F3789"/>
    <w:rsid w:val="008F686C"/>
    <w:rsid w:val="009148DE"/>
    <w:rsid w:val="009309DA"/>
    <w:rsid w:val="00941E30"/>
    <w:rsid w:val="00942C70"/>
    <w:rsid w:val="00957F2D"/>
    <w:rsid w:val="009748FA"/>
    <w:rsid w:val="00975917"/>
    <w:rsid w:val="009777D9"/>
    <w:rsid w:val="00991B88"/>
    <w:rsid w:val="009A5753"/>
    <w:rsid w:val="009A579D"/>
    <w:rsid w:val="009C7B0B"/>
    <w:rsid w:val="009E3297"/>
    <w:rsid w:val="009F734F"/>
    <w:rsid w:val="009F74B7"/>
    <w:rsid w:val="00A246B6"/>
    <w:rsid w:val="00A46AD8"/>
    <w:rsid w:val="00A47E70"/>
    <w:rsid w:val="00A50CF0"/>
    <w:rsid w:val="00A7671C"/>
    <w:rsid w:val="00AA2CBC"/>
    <w:rsid w:val="00AC5820"/>
    <w:rsid w:val="00AD1CD8"/>
    <w:rsid w:val="00AE00A7"/>
    <w:rsid w:val="00AE2BFB"/>
    <w:rsid w:val="00AE7E78"/>
    <w:rsid w:val="00AF69DD"/>
    <w:rsid w:val="00B04003"/>
    <w:rsid w:val="00B258BB"/>
    <w:rsid w:val="00B67B97"/>
    <w:rsid w:val="00B74C6E"/>
    <w:rsid w:val="00B968C8"/>
    <w:rsid w:val="00BA22AC"/>
    <w:rsid w:val="00BA3EC5"/>
    <w:rsid w:val="00BA51D9"/>
    <w:rsid w:val="00BA68BC"/>
    <w:rsid w:val="00BB1469"/>
    <w:rsid w:val="00BB5DFC"/>
    <w:rsid w:val="00BC4C69"/>
    <w:rsid w:val="00BD279D"/>
    <w:rsid w:val="00BD6BB8"/>
    <w:rsid w:val="00C66BA2"/>
    <w:rsid w:val="00C76BA9"/>
    <w:rsid w:val="00C870F6"/>
    <w:rsid w:val="00C95985"/>
    <w:rsid w:val="00CA4915"/>
    <w:rsid w:val="00CA4E2F"/>
    <w:rsid w:val="00CB6DDA"/>
    <w:rsid w:val="00CC4F28"/>
    <w:rsid w:val="00CC5026"/>
    <w:rsid w:val="00CC68D0"/>
    <w:rsid w:val="00CD3AFB"/>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04BE-8411-4EBD-9EB5-59C494C3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CMDI01</cp:lastModifiedBy>
  <cp:revision>3</cp:revision>
  <cp:lastPrinted>1900-01-01T08:00:00Z</cp:lastPrinted>
  <dcterms:created xsi:type="dcterms:W3CDTF">2023-04-07T08:23:00Z</dcterms:created>
  <dcterms:modified xsi:type="dcterms:W3CDTF">2023-04-07T17:18:00Z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